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597D6" w14:textId="2268E5DD" w:rsidR="00F94C8F" w:rsidRPr="001C332D" w:rsidRDefault="00F94C8F" w:rsidP="00F94C8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F7973">
        <w:rPr>
          <w:rFonts w:ascii="Arial" w:eastAsia="MS Mincho" w:hAnsi="Arial" w:cs="Arial"/>
          <w:b/>
          <w:sz w:val="24"/>
          <w:szCs w:val="24"/>
          <w:lang w:eastAsia="ja-JP"/>
        </w:rPr>
        <w:t>S1-23</w:t>
      </w:r>
      <w:r w:rsidR="00501C23">
        <w:rPr>
          <w:rFonts w:ascii="Arial" w:eastAsia="MS Mincho" w:hAnsi="Arial" w:cs="Arial"/>
          <w:b/>
          <w:sz w:val="24"/>
          <w:szCs w:val="24"/>
          <w:lang w:eastAsia="ja-JP"/>
        </w:rPr>
        <w:t>3083</w:t>
      </w:r>
    </w:p>
    <w:p w14:paraId="3E5EC3CF" w14:textId="452653A6" w:rsidR="00F94C8F" w:rsidRPr="000D6532" w:rsidRDefault="00F94C8F" w:rsidP="00F94C8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42F81">
        <w:rPr>
          <w:rFonts w:ascii="Arial" w:eastAsia="MS Mincho" w:hAnsi="Arial" w:cs="Arial"/>
          <w:b/>
          <w:sz w:val="24"/>
          <w:szCs w:val="24"/>
          <w:lang w:eastAsia="ja-JP"/>
        </w:rPr>
        <w:t>Chicago, USA, 13 - 17 November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48AB896" w14:textId="77777777" w:rsidR="00F94C8F" w:rsidRPr="0074645E" w:rsidRDefault="00F94C8F" w:rsidP="00F94C8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F42FA44" w14:textId="77777777" w:rsidR="00F94C8F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2854"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</w:rPr>
        <w:t>draft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 w:rsidR="0095285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454108">
        <w:rPr>
          <w:rFonts w:ascii="Arial" w:hAnsi="Arial" w:cs="Arial"/>
          <w:b/>
          <w:sz w:val="22"/>
          <w:szCs w:val="22"/>
          <w:lang w:eastAsia="ko-KR"/>
        </w:rPr>
        <w:t xml:space="preserve">Reply </w:t>
      </w:r>
      <w:r w:rsidR="00454108" w:rsidRPr="00454108">
        <w:rPr>
          <w:rFonts w:ascii="Arial" w:hAnsi="Arial" w:cs="Arial"/>
          <w:b/>
          <w:sz w:val="22"/>
          <w:szCs w:val="22"/>
        </w:rPr>
        <w:t xml:space="preserve">LS on </w:t>
      </w:r>
      <w:bookmarkStart w:id="0" w:name="OLE_LINK57"/>
      <w:bookmarkStart w:id="1" w:name="OLE_LINK58"/>
      <w:r w:rsidR="00F94C8F" w:rsidRPr="00F94C8F">
        <w:rPr>
          <w:rFonts w:ascii="Arial" w:hAnsi="Arial" w:cs="Arial"/>
          <w:b/>
          <w:sz w:val="22"/>
          <w:szCs w:val="22"/>
        </w:rPr>
        <w:t>the service requirement of restricting satellite access RAT type</w:t>
      </w:r>
    </w:p>
    <w:p w14:paraId="62CC37BF" w14:textId="6EA0B0FC" w:rsidR="00E64AC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4108" w:rsidRPr="00454108">
        <w:rPr>
          <w:rFonts w:ascii="Arial" w:hAnsi="Arial" w:cs="Arial"/>
          <w:b/>
          <w:sz w:val="22"/>
          <w:szCs w:val="22"/>
        </w:rPr>
        <w:t xml:space="preserve">LS on </w:t>
      </w:r>
      <w:r w:rsidR="00F94C8F" w:rsidRPr="00F94C8F">
        <w:rPr>
          <w:rFonts w:ascii="Arial" w:hAnsi="Arial" w:cs="Arial"/>
          <w:b/>
          <w:sz w:val="22"/>
          <w:szCs w:val="22"/>
        </w:rPr>
        <w:t xml:space="preserve">the service requirement of restricting satellite access RAT type </w:t>
      </w:r>
      <w:r w:rsidR="00454108" w:rsidRPr="00454108">
        <w:rPr>
          <w:rFonts w:ascii="Arial" w:hAnsi="Arial" w:cs="Arial"/>
          <w:b/>
          <w:sz w:val="22"/>
          <w:szCs w:val="22"/>
        </w:rPr>
        <w:t>(S</w:t>
      </w:r>
      <w:r w:rsidR="00F94C8F">
        <w:rPr>
          <w:rFonts w:ascii="Arial" w:hAnsi="Arial" w:cs="Arial"/>
          <w:b/>
          <w:sz w:val="22"/>
          <w:szCs w:val="22"/>
        </w:rPr>
        <w:t>1</w:t>
      </w:r>
      <w:r w:rsidR="00454108" w:rsidRPr="00454108">
        <w:rPr>
          <w:rFonts w:ascii="Arial" w:hAnsi="Arial" w:cs="Arial"/>
          <w:b/>
          <w:sz w:val="22"/>
          <w:szCs w:val="22"/>
        </w:rPr>
        <w:t>-23</w:t>
      </w:r>
      <w:r w:rsidR="00F94C8F" w:rsidRPr="009C6DFD">
        <w:rPr>
          <w:rFonts w:ascii="Arial" w:hAnsi="Arial" w:cs="Arial"/>
          <w:b/>
          <w:sz w:val="22"/>
          <w:szCs w:val="22"/>
          <w:highlight w:val="green"/>
        </w:rPr>
        <w:t>xxxx</w:t>
      </w:r>
      <w:r w:rsidR="00454108" w:rsidRPr="00454108">
        <w:rPr>
          <w:rFonts w:ascii="Arial" w:hAnsi="Arial" w:cs="Arial"/>
          <w:b/>
          <w:sz w:val="22"/>
          <w:szCs w:val="22"/>
        </w:rPr>
        <w:t>/</w:t>
      </w:r>
      <w:r w:rsidR="00F94C8F" w:rsidRPr="00F94C8F">
        <w:rPr>
          <w:rFonts w:ascii="Arial" w:hAnsi="Arial" w:cs="Arial"/>
          <w:b/>
          <w:sz w:val="22"/>
          <w:szCs w:val="22"/>
        </w:rPr>
        <w:t xml:space="preserve"> C1-236567</w:t>
      </w:r>
      <w:r w:rsidR="00454108" w:rsidRPr="00454108">
        <w:rPr>
          <w:rFonts w:ascii="Arial" w:hAnsi="Arial" w:cs="Arial"/>
          <w:b/>
          <w:sz w:val="22"/>
          <w:szCs w:val="22"/>
        </w:rPr>
        <w:t>)</w:t>
      </w:r>
    </w:p>
    <w:p w14:paraId="055B9537" w14:textId="0854A143" w:rsidR="00B97703" w:rsidRPr="003F39C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3F39C7">
        <w:rPr>
          <w:rFonts w:ascii="Arial" w:hAnsi="Arial" w:cs="Arial"/>
          <w:b/>
          <w:bCs/>
          <w:sz w:val="22"/>
          <w:szCs w:val="22"/>
        </w:rPr>
        <w:t>Rel-1</w:t>
      </w:r>
      <w:r w:rsidR="003F39C7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5780C8A" w14:textId="75B0C7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F39C7">
        <w:rPr>
          <w:rFonts w:ascii="Arial" w:hAnsi="Arial" w:cs="Arial"/>
          <w:b/>
          <w:sz w:val="22"/>
          <w:szCs w:val="22"/>
        </w:rPr>
        <w:t>Work Item:</w:t>
      </w:r>
      <w:r w:rsidRPr="003F39C7">
        <w:rPr>
          <w:rFonts w:ascii="Arial" w:hAnsi="Arial" w:cs="Arial"/>
          <w:b/>
          <w:bCs/>
          <w:sz w:val="22"/>
          <w:szCs w:val="22"/>
        </w:rPr>
        <w:tab/>
      </w:r>
      <w:r w:rsidR="00F94C8F" w:rsidRPr="003F39C7">
        <w:rPr>
          <w:rFonts w:ascii="Arial" w:hAnsi="Arial" w:cs="Arial"/>
          <w:b/>
          <w:bCs/>
          <w:sz w:val="22"/>
          <w:szCs w:val="22"/>
        </w:rPr>
        <w:t>5GSAT_Ph</w:t>
      </w:r>
      <w:r w:rsidR="003F39C7" w:rsidRPr="003F39C7">
        <w:rPr>
          <w:rFonts w:ascii="Arial" w:hAnsi="Arial" w:cs="Arial"/>
          <w:b/>
          <w:bCs/>
          <w:sz w:val="22"/>
          <w:szCs w:val="22"/>
        </w:rPr>
        <w:t>2</w:t>
      </w:r>
    </w:p>
    <w:p w14:paraId="0985CE6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4BBE5F" w14:textId="1F87DAB9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r w:rsidR="00454108">
        <w:rPr>
          <w:rFonts w:ascii="Arial" w:hAnsi="Arial" w:cs="Arial"/>
          <w:b/>
          <w:sz w:val="22"/>
          <w:szCs w:val="22"/>
          <w:lang w:val="fr-FR"/>
        </w:rPr>
        <w:t>SA</w:t>
      </w:r>
      <w:r w:rsidR="00F94C8F">
        <w:rPr>
          <w:rFonts w:ascii="Arial" w:hAnsi="Arial" w:cs="Arial"/>
          <w:b/>
          <w:sz w:val="22"/>
          <w:szCs w:val="22"/>
          <w:lang w:val="fr-FR"/>
        </w:rPr>
        <w:t>1</w:t>
      </w:r>
    </w:p>
    <w:p w14:paraId="0DD33FDF" w14:textId="663DD905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54108">
        <w:rPr>
          <w:rFonts w:ascii="Arial" w:hAnsi="Arial" w:cs="Arial" w:hint="eastAsia"/>
          <w:b/>
          <w:bCs/>
          <w:sz w:val="22"/>
          <w:szCs w:val="22"/>
          <w:lang w:val="fr-FR" w:eastAsia="ko-KR"/>
        </w:rPr>
        <w:t>C</w:t>
      </w:r>
      <w:r w:rsidR="00454108">
        <w:rPr>
          <w:rFonts w:ascii="Arial" w:hAnsi="Arial" w:cs="Arial"/>
          <w:b/>
          <w:bCs/>
          <w:sz w:val="22"/>
          <w:szCs w:val="22"/>
          <w:lang w:val="fr-FR" w:eastAsia="ko-KR"/>
        </w:rPr>
        <w:t>T</w:t>
      </w:r>
      <w:r w:rsidR="00F94C8F">
        <w:rPr>
          <w:rFonts w:ascii="Arial" w:hAnsi="Arial" w:cs="Arial"/>
          <w:b/>
          <w:bCs/>
          <w:sz w:val="22"/>
          <w:szCs w:val="22"/>
          <w:lang w:val="fr-FR" w:eastAsia="ko-KR"/>
        </w:rPr>
        <w:t>1</w:t>
      </w:r>
      <w:r w:rsidR="003F39C7">
        <w:rPr>
          <w:rFonts w:ascii="Arial" w:hAnsi="Arial" w:cs="Arial"/>
          <w:b/>
          <w:bCs/>
          <w:sz w:val="22"/>
          <w:szCs w:val="22"/>
          <w:lang w:val="fr-FR" w:eastAsia="ko-KR"/>
        </w:rPr>
        <w:t>, SA2</w:t>
      </w:r>
    </w:p>
    <w:p w14:paraId="7C45FD23" w14:textId="6DBB8D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4C8F" w:rsidRPr="00F94C8F">
        <w:rPr>
          <w:rFonts w:ascii="Arial" w:hAnsi="Arial" w:cs="Arial"/>
          <w:b/>
          <w:bCs/>
          <w:sz w:val="22"/>
          <w:szCs w:val="22"/>
        </w:rPr>
        <w:t>RAN2</w:t>
      </w:r>
      <w:r w:rsidR="00454108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240D319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34035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B71BF4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65C4055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14:paraId="2C0DF928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F1C347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816B2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9BC1BC3" w14:textId="477A5CE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F39C7">
        <w:rPr>
          <w:rFonts w:ascii="Arial" w:hAnsi="Arial" w:cs="Arial"/>
          <w:bCs/>
        </w:rPr>
        <w:t>-</w:t>
      </w:r>
    </w:p>
    <w:p w14:paraId="5081F323" w14:textId="77777777" w:rsidR="00B97703" w:rsidRDefault="00B97703">
      <w:pPr>
        <w:rPr>
          <w:rFonts w:ascii="Arial" w:hAnsi="Arial" w:cs="Arial"/>
        </w:rPr>
      </w:pPr>
    </w:p>
    <w:p w14:paraId="245963C0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B2BF2BE" w14:textId="7541B8F0" w:rsidR="00454108" w:rsidRDefault="00454108" w:rsidP="00454108">
      <w:pPr>
        <w:rPr>
          <w:lang w:eastAsia="ko-KR"/>
        </w:rPr>
      </w:pP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 xml:space="preserve"> would like to thank CT</w:t>
      </w:r>
      <w:r w:rsidR="009A413F">
        <w:rPr>
          <w:lang w:eastAsia="ko-KR"/>
        </w:rPr>
        <w:t>1</w:t>
      </w:r>
      <w:r>
        <w:rPr>
          <w:lang w:eastAsia="ko-KR"/>
        </w:rPr>
        <w:t xml:space="preserve"> regarding the LS on </w:t>
      </w:r>
      <w:r w:rsidR="009A413F" w:rsidRPr="009A413F">
        <w:rPr>
          <w:lang w:eastAsia="ko-KR"/>
        </w:rPr>
        <w:t>the service requirement of restricting satellite access RAT type</w:t>
      </w:r>
      <w:r>
        <w:rPr>
          <w:lang w:eastAsia="ko-KR"/>
        </w:rPr>
        <w:t xml:space="preserve">. </w:t>
      </w:r>
    </w:p>
    <w:p w14:paraId="700C5343" w14:textId="77777777" w:rsidR="00454108" w:rsidRPr="00454108" w:rsidRDefault="00454108" w:rsidP="00454108">
      <w:pPr>
        <w:rPr>
          <w:lang w:eastAsia="ko-KR"/>
        </w:rPr>
      </w:pPr>
    </w:p>
    <w:p w14:paraId="4CB116F8" w14:textId="5CD37FF6" w:rsidR="00454108" w:rsidRDefault="00454108" w:rsidP="00E64ACF">
      <w:pPr>
        <w:rPr>
          <w:lang w:eastAsia="ko-KR"/>
        </w:rPr>
      </w:pP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 xml:space="preserve"> has discussed the matter in SA</w:t>
      </w:r>
      <w:r w:rsidR="009A413F">
        <w:rPr>
          <w:lang w:eastAsia="ko-KR"/>
        </w:rPr>
        <w:t>1</w:t>
      </w:r>
      <w:r>
        <w:rPr>
          <w:lang w:eastAsia="ko-KR"/>
        </w:rPr>
        <w:t>#1</w:t>
      </w:r>
      <w:r w:rsidR="009A413F">
        <w:rPr>
          <w:lang w:eastAsia="ko-KR"/>
        </w:rPr>
        <w:t>04</w:t>
      </w:r>
      <w:r>
        <w:rPr>
          <w:lang w:eastAsia="ko-KR"/>
        </w:rPr>
        <w:t xml:space="preserve"> meeting</w:t>
      </w:r>
      <w:r w:rsidR="006A3FD3">
        <w:rPr>
          <w:lang w:eastAsia="ko-KR"/>
        </w:rPr>
        <w:t xml:space="preserve">. </w:t>
      </w:r>
      <w:r w:rsidR="00DA4D5C" w:rsidRPr="00DA4D5C">
        <w:rPr>
          <w:lang w:eastAsia="ko-KR"/>
        </w:rPr>
        <w:t>As the SA1 understanding, 5G system already can provide the RAT restriction and it can be app</w:t>
      </w:r>
      <w:r w:rsidR="00DA4D5C">
        <w:rPr>
          <w:lang w:eastAsia="ko-KR"/>
        </w:rPr>
        <w:t>l</w:t>
      </w:r>
      <w:r w:rsidR="00DA4D5C" w:rsidRPr="00DA4D5C">
        <w:rPr>
          <w:lang w:eastAsia="ko-KR"/>
        </w:rPr>
        <w:t>ied to the satellite RAT in the scenario described in LS from CT1, based on the subscription and the operator policy.</w:t>
      </w:r>
    </w:p>
    <w:p w14:paraId="27E0E9FA" w14:textId="2DC31BED" w:rsidR="00DB4A38" w:rsidRPr="006A3FD3" w:rsidRDefault="00DB4A38" w:rsidP="00E64ACF">
      <w:pPr>
        <w:rPr>
          <w:lang w:eastAsia="ko-KR"/>
        </w:rPr>
      </w:pPr>
      <w:r w:rsidRPr="00454108">
        <w:t>SA</w:t>
      </w:r>
      <w:r>
        <w:t>1</w:t>
      </w:r>
      <w:r w:rsidRPr="00454108">
        <w:t xml:space="preserve"> kindly asks </w:t>
      </w:r>
      <w:r>
        <w:t>SA2</w:t>
      </w:r>
      <w:r w:rsidRPr="00454108">
        <w:t xml:space="preserve"> to </w:t>
      </w:r>
      <w:r>
        <w:t>provide the feedback</w:t>
      </w:r>
      <w:r w:rsidRPr="00692234">
        <w:t>.</w:t>
      </w:r>
      <w:r>
        <w:rPr>
          <w:lang w:eastAsia="ko-KR"/>
        </w:rPr>
        <w:t xml:space="preserve"> </w:t>
      </w:r>
    </w:p>
    <w:p w14:paraId="59AAFA6B" w14:textId="77777777" w:rsidR="00B97703" w:rsidRDefault="002F1940" w:rsidP="001D2C7B">
      <w:pPr>
        <w:pStyle w:val="1"/>
      </w:pPr>
      <w:r>
        <w:t>2</w:t>
      </w:r>
      <w:r>
        <w:tab/>
      </w:r>
      <w:r w:rsidR="000F6242">
        <w:t>Actions</w:t>
      </w:r>
    </w:p>
    <w:p w14:paraId="0F55CA71" w14:textId="621CE16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</w:t>
      </w:r>
      <w:r w:rsidR="009A413F">
        <w:rPr>
          <w:rFonts w:ascii="Arial" w:hAnsi="Arial" w:cs="Arial"/>
          <w:b/>
        </w:rPr>
        <w:t>1</w:t>
      </w:r>
    </w:p>
    <w:p w14:paraId="69441648" w14:textId="0EC71245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454108" w:rsidRPr="00454108">
        <w:t>SA</w:t>
      </w:r>
      <w:r w:rsidR="009A413F">
        <w:t>1</w:t>
      </w:r>
      <w:r w:rsidR="00454108" w:rsidRPr="00454108">
        <w:t xml:space="preserve"> kindly asks CT</w:t>
      </w:r>
      <w:r w:rsidR="009A413F">
        <w:t>1</w:t>
      </w:r>
      <w:r w:rsidR="00454108" w:rsidRPr="00454108">
        <w:t xml:space="preserve"> to take above information into consideration</w:t>
      </w:r>
      <w:r w:rsidR="00A553AB" w:rsidRPr="00692234">
        <w:t>.</w:t>
      </w:r>
    </w:p>
    <w:p w14:paraId="7417C21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D0E730A" w14:textId="59B1D038" w:rsidR="003F39C7" w:rsidRDefault="003F39C7" w:rsidP="003F39C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2E605394" w14:textId="13BF97C4" w:rsidR="003F39C7" w:rsidRPr="00692234" w:rsidRDefault="003F39C7" w:rsidP="003F39C7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Pr="00454108">
        <w:t>SA</w:t>
      </w:r>
      <w:r>
        <w:t>1</w:t>
      </w:r>
      <w:r w:rsidRPr="00454108">
        <w:t xml:space="preserve"> kindly asks </w:t>
      </w:r>
      <w:r>
        <w:t>SA2</w:t>
      </w:r>
      <w:r w:rsidRPr="00454108">
        <w:t xml:space="preserve"> to </w:t>
      </w:r>
      <w:r>
        <w:t>provide the feedback</w:t>
      </w:r>
      <w:r w:rsidRPr="00692234">
        <w:t>.</w:t>
      </w:r>
    </w:p>
    <w:p w14:paraId="02331738" w14:textId="77777777" w:rsidR="003F39C7" w:rsidRDefault="003F39C7">
      <w:pPr>
        <w:spacing w:after="120"/>
        <w:ind w:left="993" w:hanging="993"/>
        <w:rPr>
          <w:rFonts w:ascii="Arial" w:hAnsi="Arial" w:cs="Arial"/>
        </w:rPr>
      </w:pPr>
    </w:p>
    <w:p w14:paraId="4E7CCDF5" w14:textId="4D447BAB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454108">
        <w:rPr>
          <w:rFonts w:cs="Arial"/>
          <w:szCs w:val="36"/>
        </w:rPr>
        <w:t xml:space="preserve"> WG</w:t>
      </w:r>
      <w:r w:rsidR="0036785B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DB85F7" w14:textId="4EF29783" w:rsidR="00454108" w:rsidRDefault="00454108" w:rsidP="00454108">
      <w:r>
        <w:t>TSG-SA</w:t>
      </w:r>
      <w:r w:rsidR="009A413F">
        <w:t>1</w:t>
      </w:r>
      <w:r>
        <w:t>#10</w:t>
      </w:r>
      <w:r w:rsidR="009A413F">
        <w:t>5</w:t>
      </w:r>
      <w:r>
        <w:tab/>
      </w:r>
      <w:r>
        <w:tab/>
      </w:r>
      <w:r w:rsidR="009A413F">
        <w:t>February 26,</w:t>
      </w:r>
      <w:r>
        <w:t xml:space="preserve"> </w:t>
      </w:r>
      <w:r w:rsidR="009A413F">
        <w:t>2024</w:t>
      </w:r>
      <w:r>
        <w:t xml:space="preserve"> – </w:t>
      </w:r>
      <w:r w:rsidR="009A413F">
        <w:t xml:space="preserve">March </w:t>
      </w:r>
      <w:r>
        <w:t>1, 202</w:t>
      </w:r>
      <w:r w:rsidR="009A413F">
        <w:t>4</w:t>
      </w:r>
      <w:r>
        <w:tab/>
      </w:r>
      <w:r>
        <w:tab/>
      </w:r>
      <w:r w:rsidR="009A413F" w:rsidRPr="009A413F">
        <w:t>Athens</w:t>
      </w:r>
      <w:r>
        <w:t xml:space="preserve">, </w:t>
      </w:r>
      <w:r w:rsidR="009A413F">
        <w:t>Greece</w:t>
      </w:r>
    </w:p>
    <w:p w14:paraId="0DFB741C" w14:textId="58B4AE81" w:rsidR="00105594" w:rsidRDefault="00454108" w:rsidP="00454108">
      <w:r>
        <w:t>TSG-</w:t>
      </w:r>
      <w:r w:rsidR="009A413F">
        <w:t>SA1#106</w:t>
      </w:r>
      <w:r w:rsidR="009A413F">
        <w:tab/>
      </w:r>
      <w:r>
        <w:tab/>
      </w:r>
      <w:r w:rsidR="009A413F">
        <w:t>May</w:t>
      </w:r>
      <w:r>
        <w:t xml:space="preserve"> 2</w:t>
      </w:r>
      <w:r w:rsidR="009A413F">
        <w:t>7, 2024</w:t>
      </w:r>
      <w:r>
        <w:t xml:space="preserve"> – </w:t>
      </w:r>
      <w:r w:rsidR="009A413F">
        <w:t>May 31</w:t>
      </w:r>
      <w:r>
        <w:t>, 2024</w:t>
      </w:r>
      <w:r>
        <w:tab/>
      </w:r>
      <w:r>
        <w:tab/>
      </w:r>
      <w:r w:rsidR="009A413F">
        <w:t>Jeju, Korea</w:t>
      </w:r>
    </w:p>
    <w:sectPr w:rsidR="0010559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F1126" w14:textId="77777777" w:rsidR="00F70BC7" w:rsidRDefault="00F70BC7">
      <w:pPr>
        <w:spacing w:after="0"/>
      </w:pPr>
      <w:r>
        <w:separator/>
      </w:r>
    </w:p>
  </w:endnote>
  <w:endnote w:type="continuationSeparator" w:id="0">
    <w:p w14:paraId="5D6EF1E1" w14:textId="77777777" w:rsidR="00F70BC7" w:rsidRDefault="00F70B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66E8B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F3432D3" wp14:editId="608E86D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C33D3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3432D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d98GAIAACUEAAAOAAAAZHJzL2Uyb0RvYy54bWysU99v2jAQfp+0/8Hy+0hgQNuIULFWTJNQ&#10;W4lOfTaOTSLZPs82JOyv39kJMHV7mvZin+/3fd95cd9pRY7C+QZMScejnBJhOFSN2Zf0++v60y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" o:allowincell="f" filled="f" stroked="f" strokeweight=".5pt">
              <v:textbox inset="20pt,0,,0">
                <w:txbxContent>
                  <w:p w14:paraId="3CC33D3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75C93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6D7DD2A" wp14:editId="324C862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FA7B2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7DD2A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" o:allowincell="f" filled="f" stroked="f" strokeweight=".5pt">
              <v:textbox inset="20pt,0,,0">
                <w:txbxContent>
                  <w:p w14:paraId="14FA7B2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BD84E" w14:textId="77777777" w:rsidR="00F70BC7" w:rsidRDefault="00F70BC7">
      <w:pPr>
        <w:spacing w:after="0"/>
      </w:pPr>
      <w:r>
        <w:separator/>
      </w:r>
    </w:p>
  </w:footnote>
  <w:footnote w:type="continuationSeparator" w:id="0">
    <w:p w14:paraId="757AC428" w14:textId="77777777" w:rsidR="00F70BC7" w:rsidRDefault="00F70B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맑은 고딕" w:eastAsia="맑은 고딕" w:hAnsi="맑은 고딕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73590692">
    <w:abstractNumId w:val="6"/>
  </w:num>
  <w:num w:numId="2" w16cid:durableId="527529738">
    <w:abstractNumId w:val="5"/>
  </w:num>
  <w:num w:numId="3" w16cid:durableId="1998149473">
    <w:abstractNumId w:val="4"/>
  </w:num>
  <w:num w:numId="4" w16cid:durableId="1430927234">
    <w:abstractNumId w:val="3"/>
  </w:num>
  <w:num w:numId="5" w16cid:durableId="1268193697">
    <w:abstractNumId w:val="1"/>
  </w:num>
  <w:num w:numId="6" w16cid:durableId="2140486437">
    <w:abstractNumId w:val="0"/>
  </w:num>
  <w:num w:numId="7" w16cid:durableId="180585128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D8D"/>
    <w:rsid w:val="00017F23"/>
    <w:rsid w:val="00031E9B"/>
    <w:rsid w:val="00034875"/>
    <w:rsid w:val="000603AE"/>
    <w:rsid w:val="00063F2D"/>
    <w:rsid w:val="00083694"/>
    <w:rsid w:val="000E3410"/>
    <w:rsid w:val="000F6242"/>
    <w:rsid w:val="000F62B1"/>
    <w:rsid w:val="00105594"/>
    <w:rsid w:val="0010624A"/>
    <w:rsid w:val="00164030"/>
    <w:rsid w:val="001849EE"/>
    <w:rsid w:val="001908F9"/>
    <w:rsid w:val="001D2AD7"/>
    <w:rsid w:val="001D2C7B"/>
    <w:rsid w:val="00230AAC"/>
    <w:rsid w:val="00262B77"/>
    <w:rsid w:val="00264B9E"/>
    <w:rsid w:val="0029072C"/>
    <w:rsid w:val="002E3429"/>
    <w:rsid w:val="002F1940"/>
    <w:rsid w:val="00303CAC"/>
    <w:rsid w:val="00314519"/>
    <w:rsid w:val="00336BC9"/>
    <w:rsid w:val="003539C9"/>
    <w:rsid w:val="0036785B"/>
    <w:rsid w:val="00383545"/>
    <w:rsid w:val="00384566"/>
    <w:rsid w:val="003A2D81"/>
    <w:rsid w:val="003F39C7"/>
    <w:rsid w:val="004045E1"/>
    <w:rsid w:val="004231DB"/>
    <w:rsid w:val="00426698"/>
    <w:rsid w:val="00433500"/>
    <w:rsid w:val="00433F71"/>
    <w:rsid w:val="00434F31"/>
    <w:rsid w:val="00440D43"/>
    <w:rsid w:val="00454108"/>
    <w:rsid w:val="004A1739"/>
    <w:rsid w:val="004A67CD"/>
    <w:rsid w:val="004E3939"/>
    <w:rsid w:val="004E4F2A"/>
    <w:rsid w:val="004F1AEE"/>
    <w:rsid w:val="004F1B39"/>
    <w:rsid w:val="004F6B4B"/>
    <w:rsid w:val="00501C23"/>
    <w:rsid w:val="00512276"/>
    <w:rsid w:val="0055407B"/>
    <w:rsid w:val="00560FAF"/>
    <w:rsid w:val="00581986"/>
    <w:rsid w:val="005838BE"/>
    <w:rsid w:val="005D283A"/>
    <w:rsid w:val="00605867"/>
    <w:rsid w:val="00605C3D"/>
    <w:rsid w:val="00614864"/>
    <w:rsid w:val="00635404"/>
    <w:rsid w:val="00644A10"/>
    <w:rsid w:val="006536CC"/>
    <w:rsid w:val="00670217"/>
    <w:rsid w:val="00692234"/>
    <w:rsid w:val="0069342A"/>
    <w:rsid w:val="006A3FD3"/>
    <w:rsid w:val="006C35C8"/>
    <w:rsid w:val="006C67B8"/>
    <w:rsid w:val="006D29E4"/>
    <w:rsid w:val="00762796"/>
    <w:rsid w:val="00770670"/>
    <w:rsid w:val="007B30CC"/>
    <w:rsid w:val="007E0CAF"/>
    <w:rsid w:val="007F4F92"/>
    <w:rsid w:val="00833A89"/>
    <w:rsid w:val="008407B4"/>
    <w:rsid w:val="00850EBF"/>
    <w:rsid w:val="008573E2"/>
    <w:rsid w:val="00862EA2"/>
    <w:rsid w:val="00886AAA"/>
    <w:rsid w:val="008D772F"/>
    <w:rsid w:val="00925381"/>
    <w:rsid w:val="00935F5E"/>
    <w:rsid w:val="00952854"/>
    <w:rsid w:val="009647C4"/>
    <w:rsid w:val="00966C42"/>
    <w:rsid w:val="0097369E"/>
    <w:rsid w:val="00987022"/>
    <w:rsid w:val="0099764C"/>
    <w:rsid w:val="009A413F"/>
    <w:rsid w:val="009C5B85"/>
    <w:rsid w:val="009C6DFD"/>
    <w:rsid w:val="009D2ABA"/>
    <w:rsid w:val="00A25118"/>
    <w:rsid w:val="00A553AB"/>
    <w:rsid w:val="00B11F8F"/>
    <w:rsid w:val="00B81810"/>
    <w:rsid w:val="00B828A5"/>
    <w:rsid w:val="00B97703"/>
    <w:rsid w:val="00BA274F"/>
    <w:rsid w:val="00C27EA7"/>
    <w:rsid w:val="00C42B6A"/>
    <w:rsid w:val="00C60435"/>
    <w:rsid w:val="00C84518"/>
    <w:rsid w:val="00CA2DFC"/>
    <w:rsid w:val="00CA3D83"/>
    <w:rsid w:val="00CA6E71"/>
    <w:rsid w:val="00CC26F8"/>
    <w:rsid w:val="00CF6087"/>
    <w:rsid w:val="00D16B5A"/>
    <w:rsid w:val="00D249B7"/>
    <w:rsid w:val="00D43967"/>
    <w:rsid w:val="00D65C60"/>
    <w:rsid w:val="00D91ACA"/>
    <w:rsid w:val="00DA4D5C"/>
    <w:rsid w:val="00DB4A38"/>
    <w:rsid w:val="00E06DC2"/>
    <w:rsid w:val="00E27D75"/>
    <w:rsid w:val="00E64ACF"/>
    <w:rsid w:val="00ED0EBD"/>
    <w:rsid w:val="00ED34BB"/>
    <w:rsid w:val="00F1299A"/>
    <w:rsid w:val="00F263F6"/>
    <w:rsid w:val="00F70BC7"/>
    <w:rsid w:val="00F74002"/>
    <w:rsid w:val="00F85A82"/>
    <w:rsid w:val="00F94C8F"/>
    <w:rsid w:val="00FD602D"/>
    <w:rsid w:val="00FE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56C0C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935F5E"/>
    <w:pPr>
      <w:ind w:leftChars="400" w:left="800"/>
    </w:pPr>
  </w:style>
  <w:style w:type="paragraph" w:styleId="af2">
    <w:name w:val="Revision"/>
    <w:hidden/>
    <w:uiPriority w:val="99"/>
    <w:semiHidden/>
    <w:rsid w:val="001908F9"/>
    <w:rPr>
      <w:lang w:val="en-GB" w:eastAsia="en-GB"/>
    </w:rPr>
  </w:style>
  <w:style w:type="character" w:customStyle="1" w:styleId="Char0">
    <w:name w:val="메모 텍스트 Char"/>
    <w:link w:val="a5"/>
    <w:semiHidden/>
    <w:rsid w:val="00454108"/>
    <w:rPr>
      <w:rFonts w:ascii="Arial" w:hAnsi="Arial"/>
      <w:lang w:val="en-GB" w:eastAsia="en-GB"/>
    </w:rPr>
  </w:style>
  <w:style w:type="character" w:customStyle="1" w:styleId="IvDbodytextChar">
    <w:name w:val="IvD bodytext Char"/>
    <w:link w:val="IvDbodytext"/>
    <w:qFormat/>
    <w:locked/>
    <w:rsid w:val="00454108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541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ko-KR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B818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0"/>
    <w:link w:val="af3"/>
    <w:uiPriority w:val="99"/>
    <w:semiHidden/>
    <w:rsid w:val="00B81810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</cp:lastModifiedBy>
  <cp:revision>30</cp:revision>
  <cp:lastPrinted>2002-04-23T07:10:00Z</cp:lastPrinted>
  <dcterms:created xsi:type="dcterms:W3CDTF">2023-09-26T01:29:00Z</dcterms:created>
  <dcterms:modified xsi:type="dcterms:W3CDTF">2023-11-02T14:26:00Z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